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185BE" w14:textId="48F64CD6" w:rsidR="005D61CB" w:rsidRDefault="005D61CB" w:rsidP="005D61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PYERS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2D4B300" w14:textId="77777777" w:rsidR="005D61CB" w:rsidRDefault="005D61CB" w:rsidP="005D61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54E3CCE8" w14:textId="77777777" w:rsidR="005D61CB" w:rsidRDefault="005D61CB" w:rsidP="005D61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38CC2E" w14:textId="77777777" w:rsidR="005D61CB" w:rsidRDefault="005D61CB" w:rsidP="005D61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FDC9C5" w14:textId="493E418A" w:rsidR="005D61CB" w:rsidRDefault="005D61CB" w:rsidP="005D61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Oct.1411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Bodmin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E3241DC" w14:textId="684AEA7D" w:rsidR="005D61CB" w:rsidRDefault="005D61CB" w:rsidP="005D61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9159712" w14:textId="77777777" w:rsidR="005D61CB" w:rsidRDefault="005D61CB" w:rsidP="005D61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517B02" w14:textId="77777777" w:rsidR="005D61CB" w:rsidRDefault="005D61CB" w:rsidP="005D61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E8E406" w14:textId="77777777" w:rsidR="005D61CB" w:rsidRPr="00B5169E" w:rsidRDefault="005D61CB" w:rsidP="005D61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2021</w:t>
      </w:r>
    </w:p>
    <w:p w14:paraId="0318505B" w14:textId="6D80B463" w:rsidR="00BA00AB" w:rsidRPr="005D61C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D61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C7D85" w14:textId="77777777" w:rsidR="005D61CB" w:rsidRDefault="005D61CB" w:rsidP="009139A6">
      <w:r>
        <w:separator/>
      </w:r>
    </w:p>
  </w:endnote>
  <w:endnote w:type="continuationSeparator" w:id="0">
    <w:p w14:paraId="6BF0A76F" w14:textId="77777777" w:rsidR="005D61CB" w:rsidRDefault="005D61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2AB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593C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3C2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F597F" w14:textId="77777777" w:rsidR="005D61CB" w:rsidRDefault="005D61CB" w:rsidP="009139A6">
      <w:r>
        <w:separator/>
      </w:r>
    </w:p>
  </w:footnote>
  <w:footnote w:type="continuationSeparator" w:id="0">
    <w:p w14:paraId="56BA5177" w14:textId="77777777" w:rsidR="005D61CB" w:rsidRDefault="005D61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99D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73C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131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1CB"/>
    <w:rsid w:val="000666E0"/>
    <w:rsid w:val="002510B7"/>
    <w:rsid w:val="005C130B"/>
    <w:rsid w:val="005D61C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96E61"/>
  <w15:chartTrackingRefBased/>
  <w15:docId w15:val="{381C7F4F-237C-453D-BD1F-DB33666C9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2021-03-19T21:53:00Z</dcterms:created>
  <dcterms:modified xsi:type="dcterms:W3CDTF">2021-03-19T21:55:00Z</dcterms:modified>
</cp:coreProperties>
</file>